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B4DE" w14:textId="77777777" w:rsidR="0056044A" w:rsidRDefault="0056044A" w:rsidP="00560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MARKELEY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03668963" w14:textId="77777777" w:rsidR="0056044A" w:rsidRDefault="0056044A" w:rsidP="00560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13B30" w14:textId="77777777" w:rsidR="0056044A" w:rsidRDefault="0056044A" w:rsidP="00560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3857F6" w14:textId="77777777" w:rsidR="0056044A" w:rsidRDefault="0056044A" w:rsidP="00560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Aileward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  <w:proofErr w:type="gramStart"/>
      <w:r>
        <w:rPr>
          <w:rFonts w:ascii="Times New Roman" w:hAnsi="Times New Roman" w:cs="Times New Roman"/>
          <w:sz w:val="24"/>
          <w:szCs w:val="24"/>
        </w:rPr>
        <w:t>person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9342B3" w14:textId="77777777" w:rsidR="0056044A" w:rsidRDefault="0056044A" w:rsidP="0056044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port of </w:t>
      </w:r>
      <w:proofErr w:type="gramStart"/>
      <w:r>
        <w:rPr>
          <w:rFonts w:ascii="Times New Roman" w:hAnsi="Times New Roman" w:cs="Times New Roman"/>
          <w:sz w:val="24"/>
          <w:szCs w:val="24"/>
        </w:rPr>
        <w:t>Boston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subsidy of wools, hides and woolfells granted to the King at the last Parliament.     (C.F.R. 1399-1405 p.208)</w:t>
      </w:r>
    </w:p>
    <w:p w14:paraId="4D7287B2" w14:textId="77777777" w:rsidR="0056044A" w:rsidRDefault="0056044A" w:rsidP="00560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CC9A1F" w14:textId="77777777" w:rsidR="0056044A" w:rsidRDefault="0056044A" w:rsidP="00560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4164A9" w14:textId="77777777" w:rsidR="0056044A" w:rsidRDefault="0056044A" w:rsidP="00560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74C12B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66823" w14:textId="77777777" w:rsidR="0056044A" w:rsidRDefault="0056044A" w:rsidP="009139A6">
      <w:r>
        <w:separator/>
      </w:r>
    </w:p>
  </w:endnote>
  <w:endnote w:type="continuationSeparator" w:id="0">
    <w:p w14:paraId="03AFB69B" w14:textId="77777777" w:rsidR="0056044A" w:rsidRDefault="005604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4B7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55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63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6591A" w14:textId="77777777" w:rsidR="0056044A" w:rsidRDefault="0056044A" w:rsidP="009139A6">
      <w:r>
        <w:separator/>
      </w:r>
    </w:p>
  </w:footnote>
  <w:footnote w:type="continuationSeparator" w:id="0">
    <w:p w14:paraId="1B402F94" w14:textId="77777777" w:rsidR="0056044A" w:rsidRDefault="005604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BA0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D3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32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44A"/>
    <w:rsid w:val="000666E0"/>
    <w:rsid w:val="002510B7"/>
    <w:rsid w:val="0056044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D3224"/>
  <w15:chartTrackingRefBased/>
  <w15:docId w15:val="{9AC2D5CB-6FFE-42C6-94FA-63C53D6E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2021-06-15T21:27:00Z</dcterms:created>
  <dcterms:modified xsi:type="dcterms:W3CDTF">2021-06-15T21:28:00Z</dcterms:modified>
</cp:coreProperties>
</file>